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04311" w:rsidTr="00A04311" w14:paraId="13FBF20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311" w:rsidRDefault="00A04311" w14:paraId="44D0E079" w14:textId="3124019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4311" w:rsidRDefault="00A04311" w14:paraId="1C404EC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04311" w:rsidRDefault="00A04311" w14:paraId="6A1A494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04311" w:rsidRDefault="00A04311" w14:paraId="0D7A431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04311" w:rsidRDefault="00A04311" w14:paraId="266BE34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A04311" w:rsidP="00A04311" w:rsidRDefault="00A04311" w14:paraId="4381472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04311" w:rsidP="00A04311" w:rsidRDefault="00A04311" w14:paraId="5193244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04311" w:rsidP="00A04311" w:rsidRDefault="00A04311" w14:paraId="14E4208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St-2448/2019</w:t>
      </w:r>
    </w:p>
    <w:p w:rsidR="00A04311" w:rsidP="00A04311" w:rsidRDefault="00A04311" w14:paraId="0EC06EE7" w14:textId="77777777">
      <w:pPr>
        <w:tabs>
          <w:tab w:val="left" w:pos="709"/>
        </w:tabs>
      </w:pPr>
      <w:r>
        <w:t xml:space="preserve"> </w:t>
      </w:r>
    </w:p>
    <w:p w:rsidR="00A04311" w:rsidP="00A04311" w:rsidRDefault="00A04311" w14:paraId="076B4C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04311" w:rsidP="00A04311" w:rsidRDefault="00A04311" w14:paraId="3A65167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04311" w:rsidP="00A04311" w:rsidRDefault="00A04311" w14:paraId="531AB6A1" w14:textId="77777777">
      <w:pPr>
        <w:tabs>
          <w:tab w:val="left" w:pos="709"/>
        </w:tabs>
      </w:pPr>
    </w:p>
    <w:p w:rsidR="00A04311" w:rsidP="00A04311" w:rsidRDefault="00A04311" w14:paraId="42DD269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A04311" w:rsidP="00A04311" w:rsidRDefault="00A04311" w14:paraId="391D479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04311" w:rsidP="00A04311" w:rsidRDefault="00A04311" w14:paraId="3351420E" w14:textId="77777777">
      <w:pPr>
        <w:tabs>
          <w:tab w:val="left" w:pos="709"/>
        </w:tabs>
      </w:pPr>
    </w:p>
    <w:p w:rsidR="00A04311" w:rsidP="00A04311" w:rsidRDefault="00A04311" w14:paraId="4F5FDBC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04311" w:rsidP="00A04311" w:rsidRDefault="00A04311" w14:paraId="2B7ECF6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04311" w:rsidP="00A04311" w:rsidRDefault="00A04311" w14:paraId="3AE6D2F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04311" w:rsidP="00A04311" w:rsidRDefault="00A04311" w14:paraId="443945C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04311" w:rsidP="00A04311" w:rsidRDefault="00A04311" w14:paraId="64376FAF" w14:textId="77777777">
      <w:pPr>
        <w:tabs>
          <w:tab w:val="left" w:pos="709"/>
        </w:tabs>
      </w:pPr>
    </w:p>
    <w:p w:rsidR="00A04311" w:rsidP="00A04311" w:rsidRDefault="00A04311" w14:paraId="3DC47ED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A04311" w:rsidP="00A04311" w:rsidRDefault="00A04311" w14:paraId="3642D805" w14:textId="77777777">
      <w:pPr>
        <w:tabs>
          <w:tab w:val="left" w:pos="709"/>
        </w:tabs>
        <w:jc w:val="both"/>
      </w:pPr>
    </w:p>
    <w:p w:rsidR="00A04311" w:rsidP="00A04311" w:rsidRDefault="00A04311" w14:paraId="3D661075" w14:textId="77777777">
      <w:pPr>
        <w:tabs>
          <w:tab w:val="left" w:pos="709"/>
        </w:tabs>
      </w:pPr>
      <w:r>
        <w:t xml:space="preserve"> </w:t>
      </w:r>
      <w:r>
        <w:tab/>
        <w:t>17. St-2448/2019</w:t>
      </w:r>
    </w:p>
    <w:p w:rsidR="00A04311" w:rsidP="00A04311" w:rsidRDefault="00A04311" w14:paraId="0F922DC7" w14:textId="77777777">
      <w:pPr>
        <w:tabs>
          <w:tab w:val="left" w:pos="709"/>
        </w:tabs>
      </w:pPr>
    </w:p>
    <w:p w:rsidR="00A04311" w:rsidP="00A04311" w:rsidRDefault="00A04311" w14:paraId="75F2D38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04311" w:rsidP="00A04311" w:rsidRDefault="00A04311" w14:paraId="7FA9D0A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04311" w:rsidP="00A04311" w:rsidRDefault="00A04311" w14:paraId="30B5DAF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04311" w:rsidP="00A04311" w:rsidRDefault="00A04311" w14:paraId="4B9D7F1B" w14:textId="77777777">
      <w:pPr>
        <w:tabs>
          <w:tab w:val="left" w:pos="709"/>
        </w:tabs>
        <w:jc w:val="both"/>
      </w:pPr>
    </w:p>
    <w:p w:rsidR="00A04311" w:rsidP="00A04311" w:rsidRDefault="00A04311" w14:paraId="74221F0C" w14:textId="77777777">
      <w:pPr>
        <w:tabs>
          <w:tab w:val="left" w:pos="709"/>
        </w:tabs>
        <w:jc w:val="both"/>
      </w:pPr>
      <w:r>
        <w:t xml:space="preserve">protiv </w:t>
      </w:r>
    </w:p>
    <w:p w:rsidR="00A04311" w:rsidP="00A04311" w:rsidRDefault="00A04311" w14:paraId="5C0E134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04311" w:rsidP="00A04311" w:rsidRDefault="00A04311" w14:paraId="23079298" w14:textId="77777777">
      <w:pPr>
        <w:tabs>
          <w:tab w:val="left" w:pos="709"/>
        </w:tabs>
        <w:ind w:left="708"/>
        <w:jc w:val="both"/>
      </w:pPr>
      <w:r>
        <w:tab/>
        <w:t>PUNI ŽELUDAC jednostavno društvo s ograničenom odgovornošću za usluge;</w:t>
      </w:r>
    </w:p>
    <w:p w:rsidR="00A04311" w:rsidP="00A04311" w:rsidRDefault="00A04311" w14:paraId="748FA356" w14:textId="77777777">
      <w:pPr>
        <w:tabs>
          <w:tab w:val="left" w:pos="709"/>
        </w:tabs>
        <w:ind w:left="708"/>
        <w:jc w:val="both"/>
      </w:pPr>
      <w:r>
        <w:t>OIB: 90941587591, Samobor, Vladimira Nazora 3</w:t>
      </w:r>
    </w:p>
    <w:p w:rsidR="00A04311" w:rsidP="00A04311" w:rsidRDefault="00A04311" w14:paraId="457A1D71" w14:textId="77777777">
      <w:pPr>
        <w:tabs>
          <w:tab w:val="left" w:pos="709"/>
        </w:tabs>
        <w:ind w:left="708"/>
        <w:jc w:val="both"/>
      </w:pPr>
    </w:p>
    <w:p w:rsidR="00A04311" w:rsidP="00A04311" w:rsidRDefault="00A04311" w14:paraId="78C853F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04311" w:rsidP="00A04311" w:rsidRDefault="00A04311" w14:paraId="384AE5E1" w14:textId="77777777">
      <w:pPr>
        <w:tabs>
          <w:tab w:val="left" w:pos="709"/>
        </w:tabs>
        <w:jc w:val="both"/>
      </w:pPr>
    </w:p>
    <w:p w:rsidR="00A04311" w:rsidP="00A04311" w:rsidRDefault="00A04311" w14:paraId="2C61C1D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04311" w:rsidP="00A04311" w:rsidRDefault="00A04311" w14:paraId="3D55BABB" w14:textId="77777777">
      <w:pPr>
        <w:tabs>
          <w:tab w:val="left" w:pos="709"/>
        </w:tabs>
      </w:pPr>
    </w:p>
    <w:p w:rsidR="00A04311" w:rsidP="00A04311" w:rsidRDefault="00A04311" w14:paraId="1CE9742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04311" w:rsidP="00A04311" w:rsidRDefault="00A04311" w14:paraId="431A8677" w14:textId="77777777">
      <w:pPr>
        <w:tabs>
          <w:tab w:val="left" w:pos="709"/>
        </w:tabs>
      </w:pPr>
    </w:p>
    <w:p w:rsidR="00A04311" w:rsidP="00A04311" w:rsidRDefault="00A04311" w14:paraId="6BA54BD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04311" w:rsidP="00A04311" w:rsidRDefault="00A04311" w14:paraId="3F5B2AF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04311" w:rsidP="00A04311" w:rsidRDefault="00A04311" w14:paraId="278BC728" w14:textId="77777777">
      <w:pPr>
        <w:tabs>
          <w:tab w:val="left" w:pos="709"/>
        </w:tabs>
      </w:pPr>
    </w:p>
    <w:p w:rsidR="00942A2A" w:rsidP="003D06B2" w:rsidRDefault="00942A2A" w14:paraId="07125337" w14:textId="0712533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4311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043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431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431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431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431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0431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43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0431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4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31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31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31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31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431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3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431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75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St-2448/2019</izvorni_sadrzaj>
    <derivirana_varijabla naziv="DomainObject.Predmet.OznakaBroj_1">St-2448/2019</derivirana_varijabla>
  </DomainObject.Predmet.OznakaBroj>
  <DomainObject.Predmet.OznakaBrojOptuznogAkta>
    <izvorni_sadrzaj>04-06-19-4218</izvorni_sadrzaj>
    <derivirana_varijabla naziv="DomainObject.Predmet.OznakaBrojOptuznogAkta_1">04-06-19-4218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PUNI ŽELUDAC jednostavno društvo s ograničenom odgovornošću za usluge</izvorni_sadrzaj>
    <derivirana_varijabla naziv="DomainObject.Predmet.ProtustrankaFormated_1">  PUNI ŽELUDAC jednostavno društvo s ograničenom odgovornošću za usluge</derivirana_varijabla>
  </DomainObject.Predmet.ProtustrankaFormated>
  <DomainObject.Predmet.ProtustrankaFormatedOIB>
    <izvorni_sadrzaj>  PUNI ŽELUDAC jednostavno društvo s ograničenom odgovornošću za usluge, OIB 90941587591</izvorni_sadrzaj>
    <derivirana_varijabla naziv="DomainObject.Predmet.ProtustrankaFormatedOIB_1">  PUNI ŽELUDAC jednostavno društvo s ograničenom odgovornošću za usluge, OIB 90941587591</derivirana_varijabla>
  </DomainObject.Predmet.ProtustrankaFormatedOIB>
  <DomainObject.Predmet.ProtustrankaFormatedWithAdress>
    <izvorni_sadrzaj> PUNI ŽELUDAC jednostavno društvo s ograničenom odgovornošću za usluge, Vladimira Nazora 3, 10430 Samobor</izvorni_sadrzaj>
    <derivirana_varijabla naziv="DomainObject.Predmet.ProtustrankaFormatedWithAdress_1"> PUNI ŽELUDAC jednostavno društvo s ograničenom odgovornošću za usluge, Vladimira Nazora 3, 10430 Samobor</derivirana_varijabla>
  </DomainObject.Predmet.ProtustrankaFormatedWithAdress>
  <DomainObject.Predmet.ProtustrankaFormatedWithAdressOIB>
    <izvorni_sadrzaj> PUNI ŽELUDAC jednostavno društvo s ograničenom odgovornošću za usluge, OIB 90941587591, Vladimira Nazora 3, 10430 Samobor</izvorni_sadrzaj>
    <derivirana_varijabla naziv="DomainObject.Predmet.ProtustrankaFormatedWithAdressOIB_1"> PUNI ŽELUDAC jednostavno društvo s ograničenom odgovornošću za usluge, OIB 90941587591, Vladimira Nazora 3, 10430 Samobor</derivirana_varijabla>
  </DomainObject.Predmet.ProtustrankaFormatedWithAdressOIB>
  <DomainObject.Predmet.ProtustrankaWithAdress>
    <izvorni_sadrzaj>PUNI ŽELUDAC jednostavno društvo s ograničenom odgovornošću za usluge Vladimira Nazora 3, 10430 Samobor</izvorni_sadrzaj>
    <derivirana_varijabla naziv="DomainObject.Predmet.ProtustrankaWithAdress_1">PUNI ŽELUDAC jednostavno društvo s ograničenom odgovornošću za usluge Vladimira Nazora 3, 10430 Samobor</derivirana_varijabla>
  </DomainObject.Predmet.ProtustrankaWithAdress>
  <DomainObject.Predmet.ProtustrankaWithAdressOIB>
    <izvorni_sadrzaj>PUNI ŽELUDAC jednostavno društvo s ograničenom odgovornošću za usluge, OIB 90941587591, Vladimira Nazora 3, 10430 Samobor</izvorni_sadrzaj>
    <derivirana_varijabla naziv="DomainObject.Predmet.ProtustrankaWithAdressOIB_1">PUNI ŽELUDAC jednostavno društvo s ograničenom odgovornošću za usluge, OIB 90941587591, Vladimira Nazora 3, 10430 Samobor</derivirana_varijabla>
  </DomainObject.Predmet.ProtustrankaWithAdressOIB>
  <DomainObject.Predmet.ProtustrankaNazivFormated>
    <izvorni_sadrzaj>PUNI ŽELUDAC jednostavno društvo s ograničenom odgovornošću za usluge</izvorni_sadrzaj>
    <derivirana_varijabla naziv="DomainObject.Predmet.ProtustrankaNazivFormated_1">PUNI ŽELUDAC jednostavno društvo s ograničenom odgovornošću za usluge</derivirana_varijabla>
  </DomainObject.Predmet.ProtustrankaNazivFormated>
  <DomainObject.Predmet.ProtustrankaNazivFormatedOIB>
    <izvorni_sadrzaj>PUNI ŽELUDAC jednostavno društvo s ograničenom odgovornošću za usluge, OIB 90941587591</izvorni_sadrzaj>
    <derivirana_varijabla naziv="DomainObject.Predmet.ProtustrankaNazivFormatedOIB_1">PUNI ŽELUDAC jednostavno društvo s ograničenom odgovornošću za usluge, OIB 90941587591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PUNI ŽELUDAC jednostavno društvo s ograničenom odgovornošću za usluge</item>
    </izvorni_sadrzaj>
    <derivirana_varijabla naziv="DomainObject.Predmet.ProtuStrankaListFormated_1">
      <item>PUNI ŽELUDAC jednostavno društvo s ograničenom odgovornošću za usluge</item>
    </derivirana_varijabla>
  </DomainObject.Predmet.ProtuStrankaListFormated>
  <DomainObject.Predmet.ProtuStrankaListFormatedOIB>
    <izvorni_sadrzaj>
      <item>PUNI ŽELUDAC jednostavno društvo s ograničenom odgovornošću za usluge, OIB 90941587591</item>
    </izvorni_sadrzaj>
    <derivirana_varijabla naziv="DomainObject.Predmet.ProtuStrankaListFormatedOIB_1">
      <item>PUNI ŽELUDAC jednostavno društvo s ograničenom odgovornošću za usluge, OIB 90941587591</item>
    </derivirana_varijabla>
  </DomainObject.Predmet.ProtuStrankaListFormatedOIB>
  <DomainObject.Predmet.ProtuStrankaListFormatedWithAdress>
    <izvorni_sadrzaj>
      <item>PUNI ŽELUDAC jednostavno društvo s ograničenom odgovornošću za usluge, Vladimira Nazora 3, 10430 Samobor</item>
    </izvorni_sadrzaj>
    <derivirana_varijabla naziv="DomainObject.Predmet.ProtuStrankaListFormatedWithAdress_1">
      <item>PUNI ŽELUDAC jednostavno društvo s ograničenom odgovornošću za usluge, Vladimira Nazora 3, 10430 Samobor</item>
    </derivirana_varijabla>
  </DomainObject.Predmet.ProtuStrankaListFormatedWithAdress>
  <DomainObject.Predmet.ProtuStrankaListFormatedWithAdressOIB>
    <izvorni_sadrzaj>
      <item>PUNI ŽELUDAC jednostavno društvo s ograničenom odgovornošću za usluge, OIB 90941587591, Vladimira Nazora 3, 10430 Samobor</item>
    </izvorni_sadrzaj>
    <derivirana_varijabla naziv="DomainObject.Predmet.ProtuStrankaListFormatedWithAdressOIB_1">
      <item>PUNI ŽELUDAC jednostavno društvo s ograničenom odgovornošću za usluge, OIB 90941587591, Vladimira Nazora 3, 10430 Samobor</item>
    </derivirana_varijabla>
  </DomainObject.Predmet.ProtuStrankaListFormatedWithAdressOIB>
  <DomainObject.Predmet.ProtuStrankaListNazivFormated>
    <izvorni_sadrzaj>
      <item>PUNI ŽELUDAC jednostavno društvo s ograničenom odgovornošću za usluge</item>
    </izvorni_sadrzaj>
    <derivirana_varijabla naziv="DomainObject.Predmet.ProtuStrankaListNazivFormated_1">
      <item>PUNI ŽELUDAC jednostavno društvo s ograničenom odgovornošću za usluge</item>
    </derivirana_varijabla>
  </DomainObject.Predmet.ProtuStrankaListNazivFormated>
  <DomainObject.Predmet.ProtuStrankaListNazivFormatedOIB>
    <izvorni_sadrzaj>
      <item>PUNI ŽELUDAC jednostavno društvo s ograničenom odgovornošću za usluge, OIB 90941587591</item>
    </izvorni_sadrzaj>
    <derivirana_varijabla naziv="DomainObject.Predmet.ProtuStrankaListNazivFormatedOIB_1">
      <item>PUNI ŽELUDAC jednostavno društvo s ograničenom odgovornošću za usluge, OIB 90941587591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PUNI ŽELUDAC jednostavno društvo s ograničenom odgovornošću za usluge</izvorni_sadrzaj>
    <derivirana_varijabla naziv="DomainObject.Predmet.ProtustrankaIDrugi_1">PUNI ŽELUDAC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PUNI ŽELUDAC jednostavno društvo s ograničenom odgovornošću za usluge, OIB 90941587591, Vladimira Nazora 3, 10430 Samobor</izvorni_sadrzaj>
    <derivirana_varijabla naziv="DomainObject.Predmet.ProtustrankaIDrugiAdressOIB_1">PUNI ŽELUDAC jednostavno društvo s ograničenom odgovornošću za usluge, OIB 90941587591, Vladimira Nazora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PUNI ŽELUDAC jednostavno društvo s ograničenom odgovornošću za usluge</item>
      <item>Financijska agencija</item>
    </izvorni_sadrzaj>
    <derivirana_varijabla naziv="DomainObject.Predmet.SudioniciListNaziv_1">
      <item>PUNI ŽELUDAC jednostavno društvo s ograničenom odgovornošću za usluge</item>
      <item>Financijska agencija</item>
    </derivirana_varijabla>
  </DomainObject.Predmet.SudioniciListNaziv>
  <DomainObject.Predmet.SudioniciListAdressOIB>
    <izvorni_sadrzaj>
      <item>PUNI ŽELUDAC jednostavno društvo s ograničenom odgovornošću za usluge, OIB 90941587591, Vladimira Nazora 3,10430 Samobor</item>
      <item>Financijska agencija, OIB 85821130368, TRG SVIBANJSKIH ŽRTAVA 1995. 1,10000 Zagreb</item>
    </izvorni_sadrzaj>
    <derivirana_varijabla naziv="DomainObject.Predmet.SudioniciListAdressOIB_1">
      <item>PUNI ŽELUDAC jednostavno društvo s ograničenom odgovornošću za usluge, OIB 90941587591, Vladimira Nazora 3,10430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90941587591</item>
      <item>, OIB 85821130368</item>
    </izvorni_sadrzaj>
    <derivirana_varijabla naziv="DomainObject.Predmet.SudioniciListNazivOIB_1">
      <item>, OIB 90941587591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867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